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C8A6A" w14:textId="77777777" w:rsidR="00913774" w:rsidRDefault="00913774" w:rsidP="009137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OLYVE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1746D3B6" w14:textId="77777777" w:rsidR="00913774" w:rsidRDefault="00913774" w:rsidP="009137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34A05F" w14:textId="77777777" w:rsidR="00913774" w:rsidRDefault="00913774" w:rsidP="009137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F91947" w14:textId="77777777" w:rsidR="00913774" w:rsidRDefault="00913774" w:rsidP="009137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Sep.1406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Winchester, Hampshire,</w:t>
      </w:r>
    </w:p>
    <w:p w14:paraId="434B9E8C" w14:textId="77777777" w:rsidR="00913774" w:rsidRDefault="00913774" w:rsidP="009137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Thomas West(q.v.).</w:t>
      </w:r>
    </w:p>
    <w:p w14:paraId="470E2DF6" w14:textId="77777777" w:rsidR="00913774" w:rsidRDefault="00913774" w:rsidP="009137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A17421">
        <w:rPr>
          <w:rFonts w:ascii="Times New Roman" w:hAnsi="Times New Roman" w:cs="Times New Roman"/>
          <w:sz w:val="24"/>
          <w:szCs w:val="24"/>
        </w:rPr>
        <w:t>https://inquisitionspostmortem.ac.uk/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19-53)</w:t>
      </w:r>
    </w:p>
    <w:p w14:paraId="06060CB0" w14:textId="77777777" w:rsidR="00913774" w:rsidRDefault="00913774" w:rsidP="009137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217901" w14:textId="77777777" w:rsidR="00913774" w:rsidRDefault="00913774" w:rsidP="009137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2BF6A0" w14:textId="77777777" w:rsidR="00913774" w:rsidRPr="00C64C40" w:rsidRDefault="00913774" w:rsidP="009137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February 2022</w:t>
      </w:r>
    </w:p>
    <w:p w14:paraId="79012792" w14:textId="6DA13B1A" w:rsidR="00BA00AB" w:rsidRPr="0091377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137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314F5" w14:textId="77777777" w:rsidR="00913774" w:rsidRDefault="00913774" w:rsidP="009139A6">
      <w:r>
        <w:separator/>
      </w:r>
    </w:p>
  </w:endnote>
  <w:endnote w:type="continuationSeparator" w:id="0">
    <w:p w14:paraId="282DAA85" w14:textId="77777777" w:rsidR="00913774" w:rsidRDefault="009137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049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5D7F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199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7FE4E" w14:textId="77777777" w:rsidR="00913774" w:rsidRDefault="00913774" w:rsidP="009139A6">
      <w:r>
        <w:separator/>
      </w:r>
    </w:p>
  </w:footnote>
  <w:footnote w:type="continuationSeparator" w:id="0">
    <w:p w14:paraId="711BDFC2" w14:textId="77777777" w:rsidR="00913774" w:rsidRDefault="009137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B29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59A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CFE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774"/>
    <w:rsid w:val="000666E0"/>
    <w:rsid w:val="002510B7"/>
    <w:rsid w:val="005C130B"/>
    <w:rsid w:val="00826F5C"/>
    <w:rsid w:val="00913774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D1E28"/>
  <w15:chartTrackingRefBased/>
  <w15:docId w15:val="{66447AD4-AA29-4C34-BDC7-2BF6CE44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2022-02-23T20:00:00Z</dcterms:created>
  <dcterms:modified xsi:type="dcterms:W3CDTF">2022-02-23T20:01:00Z</dcterms:modified>
</cp:coreProperties>
</file>